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F5D8F" w14:textId="77777777" w:rsidR="00B449BB" w:rsidRDefault="00B449BB" w:rsidP="00B449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53A5021A" w14:textId="77777777" w:rsidR="00B449BB" w:rsidRDefault="00B449BB" w:rsidP="00B449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Wrotham, Kent.</w:t>
      </w:r>
    </w:p>
    <w:p w14:paraId="7C4E8066" w14:textId="77777777" w:rsidR="00B449BB" w:rsidRDefault="00B449BB" w:rsidP="00B449BB">
      <w:pPr>
        <w:pStyle w:val="NoSpacing"/>
        <w:jc w:val="both"/>
        <w:rPr>
          <w:rFonts w:cs="Times New Roman"/>
          <w:szCs w:val="24"/>
        </w:rPr>
      </w:pPr>
    </w:p>
    <w:p w14:paraId="6AA0CAE7" w14:textId="77777777" w:rsidR="00B449BB" w:rsidRDefault="00B449BB" w:rsidP="00B449BB">
      <w:pPr>
        <w:pStyle w:val="NoSpacing"/>
        <w:jc w:val="both"/>
        <w:rPr>
          <w:rFonts w:cs="Times New Roman"/>
          <w:szCs w:val="24"/>
        </w:rPr>
      </w:pPr>
    </w:p>
    <w:p w14:paraId="3594F7E1" w14:textId="77777777" w:rsidR="00B449BB" w:rsidRDefault="00B449BB" w:rsidP="00B449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>He made his Will.</w:t>
      </w:r>
    </w:p>
    <w:p w14:paraId="2EF64529" w14:textId="77777777" w:rsidR="00B449BB" w:rsidRDefault="00B449BB" w:rsidP="00B449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38C8083E" w14:textId="77777777" w:rsidR="00B449BB" w:rsidRDefault="00B449BB" w:rsidP="00B449BB">
      <w:pPr>
        <w:pStyle w:val="NoSpacing"/>
        <w:jc w:val="both"/>
        <w:rPr>
          <w:rFonts w:cs="Times New Roman"/>
          <w:szCs w:val="24"/>
        </w:rPr>
      </w:pPr>
    </w:p>
    <w:p w14:paraId="6CF0FDE6" w14:textId="77777777" w:rsidR="00B449BB" w:rsidRDefault="00B449BB" w:rsidP="00B449BB">
      <w:pPr>
        <w:pStyle w:val="NoSpacing"/>
        <w:jc w:val="both"/>
        <w:rPr>
          <w:rFonts w:cs="Times New Roman"/>
          <w:szCs w:val="24"/>
        </w:rPr>
      </w:pPr>
    </w:p>
    <w:p w14:paraId="7449566A" w14:textId="77777777" w:rsidR="00B449BB" w:rsidRDefault="00B449BB" w:rsidP="00B449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August 2022</w:t>
      </w:r>
    </w:p>
    <w:p w14:paraId="4F8F6F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1600A" w14:textId="77777777" w:rsidR="00B449BB" w:rsidRDefault="00B449BB" w:rsidP="009139A6">
      <w:r>
        <w:separator/>
      </w:r>
    </w:p>
  </w:endnote>
  <w:endnote w:type="continuationSeparator" w:id="0">
    <w:p w14:paraId="441F51AF" w14:textId="77777777" w:rsidR="00B449BB" w:rsidRDefault="00B449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781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506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D00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297CA" w14:textId="77777777" w:rsidR="00B449BB" w:rsidRDefault="00B449BB" w:rsidP="009139A6">
      <w:r>
        <w:separator/>
      </w:r>
    </w:p>
  </w:footnote>
  <w:footnote w:type="continuationSeparator" w:id="0">
    <w:p w14:paraId="1E3D89A7" w14:textId="77777777" w:rsidR="00B449BB" w:rsidRDefault="00B449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C10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56E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731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9B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49BB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8BE1F"/>
  <w15:chartTrackingRefBased/>
  <w15:docId w15:val="{D8A0283D-7808-4FBD-933A-F8238EA1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449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2022-12-06T21:36:00Z</dcterms:created>
  <dcterms:modified xsi:type="dcterms:W3CDTF">2022-12-06T21:36:00Z</dcterms:modified>
</cp:coreProperties>
</file>